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64BB40" w14:textId="47C6BB7A" w:rsidR="00897232" w:rsidRPr="00817011" w:rsidRDefault="004E3DBC" w:rsidP="008D19FB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  <w:tab/>
      </w:r>
      <w:r w:rsidRPr="00817011"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  <w:tab/>
      </w:r>
      <w:r w:rsidRPr="00817011"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  <w:tab/>
      </w:r>
      <w:r w:rsidRPr="00817011"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  <w:tab/>
      </w:r>
    </w:p>
    <w:p w14:paraId="3E7039E0" w14:textId="77777777" w:rsidR="00897232" w:rsidRPr="00817011" w:rsidRDefault="00BC5DBF" w:rsidP="008D19FB">
      <w:pPr>
        <w:autoSpaceDE w:val="0"/>
        <w:autoSpaceDN w:val="0"/>
        <w:adjustRightInd w:val="0"/>
        <w:spacing w:line="360" w:lineRule="auto"/>
        <w:jc w:val="center"/>
        <w:rPr>
          <w:rFonts w:asciiTheme="majorHAnsi" w:hAnsiTheme="majorHAnsi" w:cs="Arial"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3C2058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[Click here to enter your local or permanent address]  </w:instrTex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</w:p>
    <w:p w14:paraId="726925FB" w14:textId="77777777" w:rsidR="00897232" w:rsidRPr="00817011" w:rsidRDefault="00BC5DBF" w:rsidP="008D19FB">
      <w:pPr>
        <w:autoSpaceDE w:val="0"/>
        <w:autoSpaceDN w:val="0"/>
        <w:adjustRightInd w:val="0"/>
        <w:spacing w:line="360" w:lineRule="auto"/>
        <w:jc w:val="center"/>
        <w:rPr>
          <w:rFonts w:asciiTheme="majorHAnsi" w:hAnsiTheme="majorHAnsi" w:cs="Arial"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350FC3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[City]  </w:instrTex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  <w:r w:rsidR="00897232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 xml:space="preserve">, </w: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3B49DD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[State]  </w:instrTex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  <w:r w:rsidR="00897232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 xml:space="preserve"> </w: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810333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[Zip Code] </w:instrTex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</w:p>
    <w:p w14:paraId="46E305B2" w14:textId="77777777" w:rsidR="00897232" w:rsidRPr="00817011" w:rsidRDefault="00897232" w:rsidP="008D19FB">
      <w:pPr>
        <w:autoSpaceDE w:val="0"/>
        <w:autoSpaceDN w:val="0"/>
        <w:adjustRightInd w:val="0"/>
        <w:spacing w:line="360" w:lineRule="auto"/>
        <w:jc w:val="center"/>
        <w:rPr>
          <w:rFonts w:asciiTheme="majorHAnsi" w:hAnsiTheme="majorHAnsi" w:cs="Arial"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>Home: (</w: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810333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[area code] </w:instrTex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>)</w:t>
      </w:r>
      <w:r w:rsidR="00204018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 xml:space="preserve"> </w: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204018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[phone]  </w:instrTex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</w:p>
    <w:p w14:paraId="0E5E4CB7" w14:textId="77777777" w:rsidR="00897232" w:rsidRPr="00817011" w:rsidRDefault="00897232" w:rsidP="008D19FB">
      <w:pPr>
        <w:autoSpaceDE w:val="0"/>
        <w:autoSpaceDN w:val="0"/>
        <w:adjustRightInd w:val="0"/>
        <w:spacing w:line="360" w:lineRule="auto"/>
        <w:jc w:val="center"/>
        <w:rPr>
          <w:rFonts w:asciiTheme="majorHAnsi" w:hAnsiTheme="majorHAnsi" w:cs="Arial"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>Mobile: (</w: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204018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[area code]  </w:instrTex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>)</w:t>
      </w:r>
      <w:r w:rsidR="00784758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 xml:space="preserve"> </w: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784758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[phone]  </w:instrTex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</w:p>
    <w:p w14:paraId="52B1D428" w14:textId="77777777" w:rsidR="00897232" w:rsidRPr="00817011" w:rsidRDefault="00897232" w:rsidP="008D19FB">
      <w:pPr>
        <w:autoSpaceDE w:val="0"/>
        <w:autoSpaceDN w:val="0"/>
        <w:adjustRightInd w:val="0"/>
        <w:spacing w:line="360" w:lineRule="auto"/>
        <w:jc w:val="center"/>
        <w:rPr>
          <w:rFonts w:asciiTheme="majorHAnsi" w:hAnsiTheme="majorHAnsi" w:cs="Arial"/>
          <w:color w:val="000000"/>
          <w:sz w:val="21"/>
          <w:szCs w:val="21"/>
          <w:lang w:bidi="ar-SA"/>
        </w:rPr>
      </w:pPr>
    </w:p>
    <w:p w14:paraId="0B24EDE8" w14:textId="77777777" w:rsidR="00897232" w:rsidRPr="00817011" w:rsidRDefault="00897232" w:rsidP="008D19FB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  <w:t>OBJECTIVE</w: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 xml:space="preserve">: </w:t>
      </w:r>
      <w:r w:rsidR="00513320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 xml:space="preserve">    </w: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9334E9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[Click here to enter your Objective] </w:instrTex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</w:p>
    <w:p w14:paraId="22C79BEC" w14:textId="77777777" w:rsidR="009334E9" w:rsidRPr="00817011" w:rsidRDefault="009334E9" w:rsidP="008D19FB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</w:p>
    <w:p w14:paraId="5EB580E1" w14:textId="77777777" w:rsidR="00897232" w:rsidRPr="00817011" w:rsidRDefault="00897232" w:rsidP="008D19FB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  <w:t xml:space="preserve">EDUCATION: </w:t>
      </w:r>
    </w:p>
    <w:p w14:paraId="741E10E6" w14:textId="77777777" w:rsidR="00897232" w:rsidRPr="00817011" w:rsidRDefault="009334E9" w:rsidP="008D19FB">
      <w:pPr>
        <w:autoSpaceDE w:val="0"/>
        <w:autoSpaceDN w:val="0"/>
        <w:adjustRightInd w:val="0"/>
        <w:spacing w:line="360" w:lineRule="auto"/>
        <w:ind w:firstLine="720"/>
        <w:rPr>
          <w:rFonts w:asciiTheme="majorHAnsi" w:hAnsiTheme="majorHAnsi" w:cs="Arial"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 xml:space="preserve">               </w: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C22C01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[Click here to enter your degree] </w:instrTex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</w:p>
    <w:p w14:paraId="407B4D9A" w14:textId="77777777" w:rsidR="00897232" w:rsidRPr="00817011" w:rsidRDefault="00897232" w:rsidP="008D19FB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ab/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ab/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48096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[Name of School/College]  </w:instrTex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 xml:space="preserve">, </w: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48096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[City] </w:instrTex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 xml:space="preserve">, </w: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3B69D6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[State]  </w:instrTex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</w:p>
    <w:p w14:paraId="555CE523" w14:textId="77777777" w:rsidR="00897232" w:rsidRPr="00817011" w:rsidRDefault="00897232" w:rsidP="008D19FB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ab/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ab/>
        <w:t xml:space="preserve">Expected Graduation Date:   </w: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3C7621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[month, year] </w:instrTex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  <w:r w:rsidR="002B00C0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 xml:space="preserve"> [GPA, if 2.5 or Higher]</w:t>
      </w:r>
    </w:p>
    <w:p w14:paraId="67CF4189" w14:textId="77777777" w:rsidR="00897232" w:rsidRPr="00817011" w:rsidRDefault="00897232" w:rsidP="008D19FB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</w:p>
    <w:p w14:paraId="15120C19" w14:textId="77777777" w:rsidR="00897232" w:rsidRPr="00817011" w:rsidRDefault="00897232" w:rsidP="008D19FB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  <w:t>WORK EXPERIENCE</w: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>:</w:t>
      </w:r>
    </w:p>
    <w:p w14:paraId="7066E110" w14:textId="77777777" w:rsidR="00897232" w:rsidRPr="00817011" w:rsidRDefault="00BC5DBF" w:rsidP="008D19FB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6B7D88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[Month] </w:instrTex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0E6C16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[Year] </w:instrTex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  <w:r w:rsidR="00897232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 xml:space="preserve">- </w: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CB1DED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[Month]  </w:instrTex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CB1DED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[Year] </w:instrTex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  <w:r w:rsidR="00AA6945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 xml:space="preserve"> </w: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3E351D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[Job Title]  </w:instrTex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</w:p>
    <w:p w14:paraId="35D515AE" w14:textId="77777777" w:rsidR="00897232" w:rsidRPr="00817011" w:rsidRDefault="00897232" w:rsidP="008D19FB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  <w:tab/>
      </w:r>
      <w:r w:rsidRPr="00817011"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  <w:tab/>
      </w:r>
      <w:r w:rsidRPr="00817011"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  <w:tab/>
      </w:r>
      <w:r w:rsidR="009E4F47" w:rsidRPr="00817011"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  <w:t xml:space="preserve">      </w:t>
      </w:r>
      <w:r w:rsidR="00AA6945" w:rsidRPr="00817011"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  <w:t xml:space="preserve"> </w:t>
      </w:r>
      <w:r w:rsidR="00BC5DBF" w:rsidRPr="00817011">
        <w:rPr>
          <w:rFonts w:asciiTheme="majorHAnsi" w:hAnsiTheme="majorHAnsi" w:cs="Arial"/>
          <w:bCs/>
          <w:color w:val="000000"/>
          <w:sz w:val="21"/>
          <w:szCs w:val="21"/>
          <w:lang w:bidi="ar-SA"/>
        </w:rPr>
        <w:fldChar w:fldCharType="begin"/>
      </w:r>
      <w:r w:rsidR="003E351D" w:rsidRPr="00817011">
        <w:rPr>
          <w:rFonts w:asciiTheme="majorHAnsi" w:hAnsiTheme="majorHAnsi" w:cs="Arial"/>
          <w:bCs/>
          <w:color w:val="000000"/>
          <w:sz w:val="21"/>
          <w:szCs w:val="21"/>
          <w:lang w:bidi="ar-SA"/>
        </w:rPr>
        <w:instrText xml:space="preserve"> MACROBUTTON  Noname [Company Name] </w:instrText>
      </w:r>
      <w:r w:rsidR="00BC5DBF" w:rsidRPr="00817011">
        <w:rPr>
          <w:rFonts w:asciiTheme="majorHAnsi" w:hAnsiTheme="majorHAnsi" w:cs="Arial"/>
          <w:bCs/>
          <w:color w:val="000000"/>
          <w:sz w:val="21"/>
          <w:szCs w:val="21"/>
          <w:lang w:bidi="ar-SA"/>
        </w:rPr>
        <w:fldChar w:fldCharType="end"/>
      </w:r>
    </w:p>
    <w:p w14:paraId="4AAD7938" w14:textId="77777777" w:rsidR="00897232" w:rsidRPr="00817011" w:rsidRDefault="00897232" w:rsidP="008D19FB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ab/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ab/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ab/>
      </w:r>
      <w:r w:rsidR="00044546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 xml:space="preserve">       </w: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044546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[City]  </w:instrTex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 xml:space="preserve">, </w: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044546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[State] </w:instrTex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</w:p>
    <w:p w14:paraId="7C103E58" w14:textId="77777777" w:rsidR="00897232" w:rsidRPr="00817011" w:rsidRDefault="00E1147C" w:rsidP="008D19FB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 xml:space="preserve">                                                  </w:t>
      </w:r>
      <w:r w:rsidR="00240DCA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 xml:space="preserve">Duties:  </w:t>
      </w:r>
    </w:p>
    <w:p w14:paraId="1634B07B" w14:textId="77777777" w:rsidR="00D67373" w:rsidRPr="00817011" w:rsidRDefault="00BC5DBF" w:rsidP="008D19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347B61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[Click here to enter your job duties] </w:instrTex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</w:p>
    <w:p w14:paraId="7E63118E" w14:textId="77777777" w:rsidR="002D6FDB" w:rsidRPr="00817011" w:rsidRDefault="00BC5DBF" w:rsidP="008D19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2D6FDB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[Click here to enter your job duties] </w:instrTex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</w:p>
    <w:p w14:paraId="39A5819A" w14:textId="77777777" w:rsidR="002D6FDB" w:rsidRPr="00817011" w:rsidRDefault="00BC5DBF" w:rsidP="008D19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2D6FDB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[Click here to enter your job duties] </w:instrTex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</w:p>
    <w:p w14:paraId="1D69C518" w14:textId="77777777" w:rsidR="00206322" w:rsidRPr="00817011" w:rsidRDefault="00206322" w:rsidP="008D19FB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ab/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ab/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ab/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ab/>
      </w:r>
    </w:p>
    <w:p w14:paraId="7DBADC84" w14:textId="77777777" w:rsidR="00BB71C0" w:rsidRPr="00817011" w:rsidRDefault="00BC5DBF" w:rsidP="008D19FB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BB71C0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[Month] </w:instrTex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BB71C0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[Year] </w:instrTex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  <w:r w:rsidR="00BB71C0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 xml:space="preserve">- </w: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BB71C0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[Month]  </w:instrTex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BB71C0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[Year] </w:instrTex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  <w:r w:rsidR="00BB71C0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 xml:space="preserve"> </w: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BB71C0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[Job Title]  </w:instrTex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</w:p>
    <w:p w14:paraId="04AABA01" w14:textId="77777777" w:rsidR="00BB71C0" w:rsidRPr="00817011" w:rsidRDefault="00BB71C0" w:rsidP="008D19FB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  <w:tab/>
      </w:r>
      <w:r w:rsidRPr="00817011"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  <w:tab/>
      </w:r>
      <w:r w:rsidRPr="00817011"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  <w:tab/>
        <w:t xml:space="preserve">       </w:t>
      </w:r>
      <w:r w:rsidR="00BC5DBF" w:rsidRPr="00817011">
        <w:rPr>
          <w:rFonts w:asciiTheme="majorHAnsi" w:hAnsiTheme="majorHAnsi" w:cs="Arial"/>
          <w:bCs/>
          <w:color w:val="000000"/>
          <w:sz w:val="21"/>
          <w:szCs w:val="21"/>
          <w:lang w:bidi="ar-SA"/>
        </w:rPr>
        <w:fldChar w:fldCharType="begin"/>
      </w:r>
      <w:r w:rsidRPr="00817011">
        <w:rPr>
          <w:rFonts w:asciiTheme="majorHAnsi" w:hAnsiTheme="majorHAnsi" w:cs="Arial"/>
          <w:bCs/>
          <w:color w:val="000000"/>
          <w:sz w:val="21"/>
          <w:szCs w:val="21"/>
          <w:lang w:bidi="ar-SA"/>
        </w:rPr>
        <w:instrText xml:space="preserve"> MACROBUTTON  Noname [Company Name] </w:instrText>
      </w:r>
      <w:r w:rsidR="00BC5DBF" w:rsidRPr="00817011">
        <w:rPr>
          <w:rFonts w:asciiTheme="majorHAnsi" w:hAnsiTheme="majorHAnsi" w:cs="Arial"/>
          <w:bCs/>
          <w:color w:val="000000"/>
          <w:sz w:val="21"/>
          <w:szCs w:val="21"/>
          <w:lang w:bidi="ar-SA"/>
        </w:rPr>
        <w:fldChar w:fldCharType="end"/>
      </w:r>
    </w:p>
    <w:p w14:paraId="24AE6A31" w14:textId="77777777" w:rsidR="00BB71C0" w:rsidRPr="00817011" w:rsidRDefault="00BB71C0" w:rsidP="008D19FB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ab/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ab/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ab/>
        <w:t xml:space="preserve">       </w: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[City]  </w:instrTex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 xml:space="preserve">, </w: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[State] </w:instrTex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</w:p>
    <w:p w14:paraId="522CAB9F" w14:textId="77777777" w:rsidR="00BB71C0" w:rsidRPr="00817011" w:rsidRDefault="00BB71C0" w:rsidP="008D19FB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 xml:space="preserve">                                                  Duties:  </w:t>
      </w:r>
    </w:p>
    <w:p w14:paraId="16C0DA17" w14:textId="77777777" w:rsidR="00BB71C0" w:rsidRPr="00817011" w:rsidRDefault="00BC5DBF" w:rsidP="008D19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BB71C0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[Click here to enter your job duties] </w:instrTex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</w:p>
    <w:p w14:paraId="7F7B6A56" w14:textId="77777777" w:rsidR="00BB71C0" w:rsidRPr="00817011" w:rsidRDefault="00BC5DBF" w:rsidP="008D19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b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b/>
          <w:color w:val="000000"/>
          <w:sz w:val="21"/>
          <w:szCs w:val="21"/>
          <w:lang w:bidi="ar-SA"/>
        </w:rPr>
        <w:fldChar w:fldCharType="begin"/>
      </w:r>
      <w:r w:rsidR="00BB71C0" w:rsidRPr="00817011">
        <w:rPr>
          <w:rFonts w:asciiTheme="majorHAnsi" w:hAnsiTheme="majorHAnsi" w:cs="Arial"/>
          <w:b/>
          <w:color w:val="000000"/>
          <w:sz w:val="21"/>
          <w:szCs w:val="21"/>
          <w:lang w:bidi="ar-SA"/>
        </w:rPr>
        <w:instrText xml:space="preserve"> MACROBUTTON  Noname [Click here to enter your job duties] </w:instrText>
      </w:r>
      <w:r w:rsidRPr="00817011">
        <w:rPr>
          <w:rFonts w:asciiTheme="majorHAnsi" w:hAnsiTheme="majorHAnsi" w:cs="Arial"/>
          <w:b/>
          <w:color w:val="000000"/>
          <w:sz w:val="21"/>
          <w:szCs w:val="21"/>
          <w:lang w:bidi="ar-SA"/>
        </w:rPr>
        <w:fldChar w:fldCharType="end"/>
      </w:r>
    </w:p>
    <w:p w14:paraId="3CAB581C" w14:textId="77777777" w:rsidR="00BB71C0" w:rsidRPr="00817011" w:rsidRDefault="00BC5DBF" w:rsidP="008D19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BB71C0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[Click here to enter your job duties] </w:instrTex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</w:p>
    <w:p w14:paraId="145FEF2F" w14:textId="77777777" w:rsidR="00BB71C0" w:rsidRPr="00817011" w:rsidRDefault="00BB71C0" w:rsidP="008D19FB">
      <w:pPr>
        <w:pStyle w:val="ListParagraph"/>
        <w:autoSpaceDE w:val="0"/>
        <w:autoSpaceDN w:val="0"/>
        <w:adjustRightInd w:val="0"/>
        <w:spacing w:line="360" w:lineRule="auto"/>
        <w:ind w:left="3216"/>
        <w:rPr>
          <w:rFonts w:asciiTheme="majorHAnsi" w:hAnsiTheme="majorHAnsi" w:cs="Arial"/>
          <w:color w:val="000000"/>
          <w:sz w:val="21"/>
          <w:szCs w:val="21"/>
          <w:lang w:bidi="ar-SA"/>
        </w:rPr>
      </w:pPr>
    </w:p>
    <w:p w14:paraId="3F679CB7" w14:textId="77777777" w:rsidR="00BB71C0" w:rsidRPr="00817011" w:rsidRDefault="00BC5DBF" w:rsidP="008D19FB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BB71C0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[Month] </w:instrTex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BB71C0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[Year] </w:instrTex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  <w:r w:rsidR="00BB71C0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 xml:space="preserve">- </w: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BB71C0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[Month]  </w:instrTex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BB71C0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[Year] </w:instrTex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  <w:r w:rsidR="00BB71C0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 xml:space="preserve"> </w: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BB71C0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[Job Title]  </w:instrTex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</w:p>
    <w:p w14:paraId="04F3ECA1" w14:textId="77777777" w:rsidR="00BB71C0" w:rsidRPr="00817011" w:rsidRDefault="00BB71C0" w:rsidP="008D19FB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  <w:tab/>
      </w:r>
      <w:r w:rsidRPr="00817011"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  <w:tab/>
      </w:r>
      <w:r w:rsidRPr="00817011"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  <w:tab/>
        <w:t xml:space="preserve">       </w:t>
      </w:r>
      <w:r w:rsidR="00BC5DBF" w:rsidRPr="00817011">
        <w:rPr>
          <w:rFonts w:asciiTheme="majorHAnsi" w:hAnsiTheme="majorHAnsi" w:cs="Arial"/>
          <w:bCs/>
          <w:color w:val="000000"/>
          <w:sz w:val="21"/>
          <w:szCs w:val="21"/>
          <w:lang w:bidi="ar-SA"/>
        </w:rPr>
        <w:fldChar w:fldCharType="begin"/>
      </w:r>
      <w:r w:rsidRPr="00817011">
        <w:rPr>
          <w:rFonts w:asciiTheme="majorHAnsi" w:hAnsiTheme="majorHAnsi" w:cs="Arial"/>
          <w:bCs/>
          <w:color w:val="000000"/>
          <w:sz w:val="21"/>
          <w:szCs w:val="21"/>
          <w:lang w:bidi="ar-SA"/>
        </w:rPr>
        <w:instrText xml:space="preserve"> MACROBUTTON  Noname [Company Name] </w:instrText>
      </w:r>
      <w:r w:rsidR="00BC5DBF" w:rsidRPr="00817011">
        <w:rPr>
          <w:rFonts w:asciiTheme="majorHAnsi" w:hAnsiTheme="majorHAnsi" w:cs="Arial"/>
          <w:bCs/>
          <w:color w:val="000000"/>
          <w:sz w:val="21"/>
          <w:szCs w:val="21"/>
          <w:lang w:bidi="ar-SA"/>
        </w:rPr>
        <w:fldChar w:fldCharType="end"/>
      </w:r>
    </w:p>
    <w:p w14:paraId="1CC98F4B" w14:textId="77777777" w:rsidR="00BB71C0" w:rsidRPr="00817011" w:rsidRDefault="00BB71C0" w:rsidP="008D19FB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ab/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ab/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ab/>
        <w:t xml:space="preserve">       </w: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[City]  </w:instrTex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 xml:space="preserve">, </w: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[State] </w:instrTex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</w:p>
    <w:p w14:paraId="7B8AE990" w14:textId="77777777" w:rsidR="00BB71C0" w:rsidRPr="00817011" w:rsidRDefault="00BB71C0" w:rsidP="008D19FB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 xml:space="preserve">                                                  Duties:  </w:t>
      </w:r>
    </w:p>
    <w:p w14:paraId="1B2F37CB" w14:textId="77777777" w:rsidR="00BB71C0" w:rsidRPr="00817011" w:rsidRDefault="00BC5DBF" w:rsidP="008D19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BB71C0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[Click here to enter your job duties] </w:instrTex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</w:p>
    <w:p w14:paraId="7D7C3199" w14:textId="77777777" w:rsidR="00BB71C0" w:rsidRPr="00817011" w:rsidRDefault="00BC5DBF" w:rsidP="008D19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BB71C0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[Click here to enter your job duties] </w:instrTex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</w:p>
    <w:p w14:paraId="2087A608" w14:textId="77777777" w:rsidR="00BB71C0" w:rsidRPr="00817011" w:rsidRDefault="00BC5DBF" w:rsidP="008D19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lastRenderedPageBreak/>
        <w:fldChar w:fldCharType="begin"/>
      </w:r>
      <w:r w:rsidR="00BB71C0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[Click here to enter your job duties] </w:instrTex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</w:p>
    <w:p w14:paraId="0EF946AB" w14:textId="77777777" w:rsidR="00897232" w:rsidRPr="00817011" w:rsidRDefault="00897232" w:rsidP="008D19FB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</w:p>
    <w:p w14:paraId="0C18C5B9" w14:textId="77777777" w:rsidR="00897232" w:rsidRPr="00817011" w:rsidRDefault="00897232" w:rsidP="008D19FB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ab/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ab/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ab/>
        <w:t>.</w:t>
      </w:r>
    </w:p>
    <w:p w14:paraId="2D65F524" w14:textId="77777777" w:rsidR="00897232" w:rsidRPr="00817011" w:rsidRDefault="00897232" w:rsidP="008D19FB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  <w:t>HONORS</w: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 xml:space="preserve">: </w: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ab/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6D4155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[Click here to add honors and achievements] </w:instrTex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7E23D2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[Month/Yr] </w:instrTex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</w:p>
    <w:p w14:paraId="3B7A42FD" w14:textId="77777777" w:rsidR="00ED0F52" w:rsidRPr="00817011" w:rsidRDefault="00ED0F52" w:rsidP="008D19FB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ab/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ab/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[Click here to add honors and achievements] </w:instrTex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[Month/Yr] </w:instrTex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</w:p>
    <w:p w14:paraId="5C68C6BD" w14:textId="77777777" w:rsidR="00897232" w:rsidRPr="00817011" w:rsidRDefault="00897232" w:rsidP="008D19FB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ab/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ab/>
      </w:r>
    </w:p>
    <w:p w14:paraId="3A9D30E7" w14:textId="77777777" w:rsidR="00897232" w:rsidRPr="00817011" w:rsidRDefault="00897232" w:rsidP="008D19FB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</w:p>
    <w:p w14:paraId="3B69EB81" w14:textId="77777777" w:rsidR="00965902" w:rsidRPr="00817011" w:rsidRDefault="00897232" w:rsidP="008D19FB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  <w:t>SKILLS</w:t>
      </w:r>
      <w:r w:rsidR="00D074FA" w:rsidRPr="00817011"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  <w:t xml:space="preserve">/KNOWLEDGE: </w:t>
      </w:r>
      <w:r w:rsidR="00513320" w:rsidRPr="00817011"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  <w:tab/>
      </w:r>
      <w:r w:rsidR="00BC5DBF" w:rsidRPr="00817011">
        <w:rPr>
          <w:rFonts w:asciiTheme="majorHAnsi" w:hAnsiTheme="majorHAnsi" w:cs="Arial"/>
          <w:bCs/>
          <w:color w:val="000000"/>
          <w:sz w:val="21"/>
          <w:szCs w:val="21"/>
          <w:lang w:bidi="ar-SA"/>
        </w:rPr>
        <w:fldChar w:fldCharType="begin"/>
      </w:r>
      <w:r w:rsidR="00513320" w:rsidRPr="00817011">
        <w:rPr>
          <w:rFonts w:asciiTheme="majorHAnsi" w:hAnsiTheme="majorHAnsi" w:cs="Arial"/>
          <w:bCs/>
          <w:color w:val="000000"/>
          <w:sz w:val="21"/>
          <w:szCs w:val="21"/>
          <w:lang w:bidi="ar-SA"/>
        </w:rPr>
        <w:instrText xml:space="preserve"> MACROBUTTON  Noname [Click here to add your skills and abilities] </w:instrText>
      </w:r>
      <w:r w:rsidR="00BC5DBF" w:rsidRPr="00817011">
        <w:rPr>
          <w:rFonts w:asciiTheme="majorHAnsi" w:hAnsiTheme="majorHAnsi" w:cs="Arial"/>
          <w:bCs/>
          <w:color w:val="000000"/>
          <w:sz w:val="21"/>
          <w:szCs w:val="21"/>
          <w:lang w:bidi="ar-SA"/>
        </w:rPr>
        <w:fldChar w:fldCharType="end"/>
      </w:r>
      <w:r w:rsidR="00D074FA" w:rsidRPr="00817011"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  <w:tab/>
      </w:r>
    </w:p>
    <w:p w14:paraId="697C88AE" w14:textId="77777777" w:rsidR="00D074FA" w:rsidRPr="00817011" w:rsidRDefault="0042325D" w:rsidP="008D19FB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  <w:tab/>
      </w:r>
    </w:p>
    <w:p w14:paraId="69946CBA" w14:textId="77777777" w:rsidR="00897232" w:rsidRPr="00817011" w:rsidRDefault="00897232" w:rsidP="008D19FB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  <w:t>SCHOOL ACTIVITIES</w: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>:</w: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ab/>
      </w:r>
      <w:r w:rsidR="00E23926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ab/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EA2B93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[List all school clubs, activities and offices held] </w:instrTex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</w:p>
    <w:p w14:paraId="7E1BFC86" w14:textId="77777777" w:rsidR="00897232" w:rsidRPr="00817011" w:rsidRDefault="00897232" w:rsidP="008D19FB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</w:p>
    <w:p w14:paraId="12B3A289" w14:textId="77777777" w:rsidR="00897232" w:rsidRPr="00817011" w:rsidRDefault="00897232" w:rsidP="008D19FB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  <w:t>COMMUNITY INVOL</w:t>
      </w:r>
      <w:r w:rsidR="00DA0702" w:rsidRPr="00817011"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  <w:t>V</w:t>
      </w:r>
      <w:r w:rsidRPr="00817011">
        <w:rPr>
          <w:rFonts w:asciiTheme="majorHAnsi" w:hAnsiTheme="majorHAnsi" w:cs="Arial"/>
          <w:b/>
          <w:bCs/>
          <w:color w:val="000000"/>
          <w:sz w:val="21"/>
          <w:szCs w:val="21"/>
          <w:lang w:bidi="ar-SA"/>
        </w:rPr>
        <w:t>EMENT</w:t>
      </w: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>:</w: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4C6A4C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[Service Learning or Activity Name] </w:instrTex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begin"/>
      </w:r>
      <w:r w:rsidR="004C6A4C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instrText xml:space="preserve"> MACROBUTTON  Noname [Month/Yr] </w:instrText>
      </w:r>
      <w:r w:rsidR="00BC5DBF"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fldChar w:fldCharType="end"/>
      </w:r>
    </w:p>
    <w:p w14:paraId="106F0D02" w14:textId="77777777" w:rsidR="008675CE" w:rsidRPr="00817011" w:rsidRDefault="008675CE" w:rsidP="008D19FB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  <w:r w:rsidRPr="00817011">
        <w:rPr>
          <w:rFonts w:asciiTheme="majorHAnsi" w:hAnsiTheme="majorHAnsi" w:cs="Arial"/>
          <w:color w:val="000000"/>
          <w:sz w:val="21"/>
          <w:szCs w:val="21"/>
          <w:lang w:bidi="ar-SA"/>
        </w:rPr>
        <w:tab/>
      </w:r>
    </w:p>
    <w:p w14:paraId="0F52B1CA" w14:textId="77777777" w:rsidR="00897232" w:rsidRPr="00817011" w:rsidRDefault="00897232" w:rsidP="008D19FB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  <w:sz w:val="21"/>
          <w:szCs w:val="21"/>
          <w:lang w:bidi="ar-SA"/>
        </w:rPr>
      </w:pPr>
    </w:p>
    <w:p w14:paraId="727B3E5D" w14:textId="77777777" w:rsidR="00A93310" w:rsidRPr="00817011" w:rsidRDefault="00A93310" w:rsidP="008D19FB">
      <w:pPr>
        <w:spacing w:line="360" w:lineRule="auto"/>
        <w:rPr>
          <w:rFonts w:asciiTheme="majorHAnsi" w:hAnsiTheme="majorHAnsi" w:cs="Arial"/>
          <w:b/>
          <w:sz w:val="21"/>
          <w:szCs w:val="21"/>
        </w:rPr>
      </w:pPr>
    </w:p>
    <w:sectPr w:rsidR="00A93310" w:rsidRPr="00817011" w:rsidSect="008D19FB">
      <w:pgSz w:w="12240" w:h="15840"/>
      <w:pgMar w:top="1080" w:right="243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4D0813"/>
    <w:multiLevelType w:val="hybridMultilevel"/>
    <w:tmpl w:val="C7F6A202"/>
    <w:lvl w:ilvl="0" w:tplc="0409000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7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attachedTemplate r:id="rId1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19FB"/>
    <w:rsid w:val="0003728A"/>
    <w:rsid w:val="00044546"/>
    <w:rsid w:val="00085CB7"/>
    <w:rsid w:val="000C32B5"/>
    <w:rsid w:val="000E6C16"/>
    <w:rsid w:val="001840FD"/>
    <w:rsid w:val="001C01F6"/>
    <w:rsid w:val="001F0C96"/>
    <w:rsid w:val="00204018"/>
    <w:rsid w:val="00206322"/>
    <w:rsid w:val="00240DCA"/>
    <w:rsid w:val="002B00C0"/>
    <w:rsid w:val="002D6FDB"/>
    <w:rsid w:val="00347B61"/>
    <w:rsid w:val="00350FC3"/>
    <w:rsid w:val="00393C7E"/>
    <w:rsid w:val="003B49DD"/>
    <w:rsid w:val="003B69D6"/>
    <w:rsid w:val="003C2058"/>
    <w:rsid w:val="003C7621"/>
    <w:rsid w:val="003E351D"/>
    <w:rsid w:val="0042325D"/>
    <w:rsid w:val="00440523"/>
    <w:rsid w:val="00446051"/>
    <w:rsid w:val="0048096F"/>
    <w:rsid w:val="004C6A4C"/>
    <w:rsid w:val="004E3DBC"/>
    <w:rsid w:val="00513320"/>
    <w:rsid w:val="00674F8A"/>
    <w:rsid w:val="006B7D88"/>
    <w:rsid w:val="006D4155"/>
    <w:rsid w:val="00784758"/>
    <w:rsid w:val="007E23D2"/>
    <w:rsid w:val="00810333"/>
    <w:rsid w:val="00817011"/>
    <w:rsid w:val="008675CE"/>
    <w:rsid w:val="008772E7"/>
    <w:rsid w:val="00897232"/>
    <w:rsid w:val="008D19FB"/>
    <w:rsid w:val="00926F2D"/>
    <w:rsid w:val="009334E9"/>
    <w:rsid w:val="00965902"/>
    <w:rsid w:val="009E4F47"/>
    <w:rsid w:val="00A01B52"/>
    <w:rsid w:val="00A26555"/>
    <w:rsid w:val="00A93310"/>
    <w:rsid w:val="00A94481"/>
    <w:rsid w:val="00AA6945"/>
    <w:rsid w:val="00AB0AB8"/>
    <w:rsid w:val="00B045AF"/>
    <w:rsid w:val="00BB71C0"/>
    <w:rsid w:val="00BC5DBF"/>
    <w:rsid w:val="00BD6348"/>
    <w:rsid w:val="00C22C01"/>
    <w:rsid w:val="00CB1DED"/>
    <w:rsid w:val="00D074FA"/>
    <w:rsid w:val="00D36A38"/>
    <w:rsid w:val="00D65BFE"/>
    <w:rsid w:val="00D67373"/>
    <w:rsid w:val="00DA0702"/>
    <w:rsid w:val="00DB10BC"/>
    <w:rsid w:val="00DE1151"/>
    <w:rsid w:val="00E1147C"/>
    <w:rsid w:val="00E1364F"/>
    <w:rsid w:val="00E2282C"/>
    <w:rsid w:val="00E23926"/>
    <w:rsid w:val="00E621A6"/>
    <w:rsid w:val="00EA2B93"/>
    <w:rsid w:val="00EB7E5E"/>
    <w:rsid w:val="00ED0F52"/>
    <w:rsid w:val="00F8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475B2"/>
  <w15:docId w15:val="{BBDC78F4-F942-4668-82DA-B4DDACF0D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051"/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605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605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60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bidi="ar-SA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6051"/>
    <w:pPr>
      <w:keepNext/>
      <w:spacing w:before="240" w:after="60"/>
      <w:outlineLvl w:val="3"/>
    </w:pPr>
    <w:rPr>
      <w:b/>
      <w:bCs/>
      <w:sz w:val="28"/>
      <w:szCs w:val="28"/>
      <w:lang w:bidi="ar-S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6051"/>
    <w:pPr>
      <w:spacing w:before="240" w:after="60"/>
      <w:outlineLvl w:val="4"/>
    </w:pPr>
    <w:rPr>
      <w:b/>
      <w:bCs/>
      <w:i/>
      <w:iCs/>
      <w:sz w:val="26"/>
      <w:szCs w:val="26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6051"/>
    <w:pPr>
      <w:spacing w:before="240" w:after="60"/>
      <w:outlineLvl w:val="5"/>
    </w:pPr>
    <w:rPr>
      <w:b/>
      <w:b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6051"/>
    <w:pPr>
      <w:spacing w:before="240" w:after="60"/>
      <w:outlineLvl w:val="6"/>
    </w:pPr>
    <w:rPr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6051"/>
    <w:pPr>
      <w:spacing w:before="240" w:after="60"/>
      <w:outlineLvl w:val="7"/>
    </w:pPr>
    <w:rPr>
      <w:i/>
      <w:iCs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6051"/>
    <w:pPr>
      <w:spacing w:before="240" w:after="60"/>
      <w:outlineLvl w:val="8"/>
    </w:pPr>
    <w:rPr>
      <w:rFonts w:ascii="Cambria" w:hAnsi="Cambria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46051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44605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446051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446051"/>
    <w:rPr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446051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446051"/>
    <w:rPr>
      <w:b/>
      <w:bCs/>
    </w:rPr>
  </w:style>
  <w:style w:type="character" w:customStyle="1" w:styleId="Heading7Char">
    <w:name w:val="Heading 7 Char"/>
    <w:link w:val="Heading7"/>
    <w:uiPriority w:val="9"/>
    <w:semiHidden/>
    <w:rsid w:val="00446051"/>
    <w:rPr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446051"/>
    <w:rPr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446051"/>
    <w:rPr>
      <w:rFonts w:ascii="Cambria" w:eastAsia="Times New Roman" w:hAnsi="Cambria"/>
    </w:rPr>
  </w:style>
  <w:style w:type="paragraph" w:styleId="Title">
    <w:name w:val="Title"/>
    <w:basedOn w:val="Normal"/>
    <w:next w:val="Normal"/>
    <w:link w:val="TitleChar"/>
    <w:uiPriority w:val="10"/>
    <w:qFormat/>
    <w:rsid w:val="0044605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bidi="ar-SA"/>
    </w:rPr>
  </w:style>
  <w:style w:type="character" w:customStyle="1" w:styleId="TitleChar">
    <w:name w:val="Title Char"/>
    <w:link w:val="Title"/>
    <w:uiPriority w:val="10"/>
    <w:rsid w:val="00446051"/>
    <w:rPr>
      <w:rFonts w:ascii="Cambria" w:eastAsia="Times New Roman" w:hAnsi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6051"/>
    <w:pPr>
      <w:spacing w:after="60"/>
      <w:jc w:val="center"/>
      <w:outlineLvl w:val="1"/>
    </w:pPr>
    <w:rPr>
      <w:rFonts w:ascii="Cambria" w:hAnsi="Cambria"/>
      <w:lang w:bidi="ar-SA"/>
    </w:rPr>
  </w:style>
  <w:style w:type="character" w:customStyle="1" w:styleId="SubtitleChar">
    <w:name w:val="Subtitle Char"/>
    <w:link w:val="Subtitle"/>
    <w:uiPriority w:val="11"/>
    <w:rsid w:val="00446051"/>
    <w:rPr>
      <w:rFonts w:ascii="Cambria" w:eastAsia="Times New Roman" w:hAnsi="Cambria"/>
      <w:sz w:val="24"/>
      <w:szCs w:val="24"/>
    </w:rPr>
  </w:style>
  <w:style w:type="character" w:styleId="Strong">
    <w:name w:val="Strong"/>
    <w:uiPriority w:val="22"/>
    <w:qFormat/>
    <w:rsid w:val="00446051"/>
    <w:rPr>
      <w:b/>
      <w:bCs/>
    </w:rPr>
  </w:style>
  <w:style w:type="character" w:styleId="Emphasis">
    <w:name w:val="Emphasis"/>
    <w:uiPriority w:val="20"/>
    <w:qFormat/>
    <w:rsid w:val="00446051"/>
    <w:rPr>
      <w:rFonts w:ascii="Calibri" w:hAnsi="Calibri"/>
      <w:b/>
      <w:i/>
      <w:iCs/>
    </w:rPr>
  </w:style>
  <w:style w:type="paragraph" w:styleId="NoSpacing">
    <w:name w:val="No Spacing"/>
    <w:basedOn w:val="Normal"/>
    <w:uiPriority w:val="1"/>
    <w:qFormat/>
    <w:rsid w:val="00446051"/>
    <w:rPr>
      <w:szCs w:val="32"/>
    </w:rPr>
  </w:style>
  <w:style w:type="paragraph" w:styleId="ListParagraph">
    <w:name w:val="List Paragraph"/>
    <w:basedOn w:val="Normal"/>
    <w:uiPriority w:val="34"/>
    <w:qFormat/>
    <w:rsid w:val="0044605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46051"/>
    <w:rPr>
      <w:i/>
      <w:lang w:bidi="ar-SA"/>
    </w:rPr>
  </w:style>
  <w:style w:type="character" w:customStyle="1" w:styleId="QuoteChar">
    <w:name w:val="Quote Char"/>
    <w:link w:val="Quote"/>
    <w:uiPriority w:val="29"/>
    <w:rsid w:val="00446051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6051"/>
    <w:pPr>
      <w:ind w:left="720" w:right="720"/>
    </w:pPr>
    <w:rPr>
      <w:b/>
      <w:i/>
      <w:szCs w:val="20"/>
      <w:lang w:bidi="ar-SA"/>
    </w:rPr>
  </w:style>
  <w:style w:type="character" w:customStyle="1" w:styleId="IntenseQuoteChar">
    <w:name w:val="Intense Quote Char"/>
    <w:link w:val="IntenseQuote"/>
    <w:uiPriority w:val="30"/>
    <w:rsid w:val="00446051"/>
    <w:rPr>
      <w:b/>
      <w:i/>
      <w:sz w:val="24"/>
    </w:rPr>
  </w:style>
  <w:style w:type="character" w:styleId="SubtleEmphasis">
    <w:name w:val="Subtle Emphasis"/>
    <w:uiPriority w:val="19"/>
    <w:qFormat/>
    <w:rsid w:val="00446051"/>
    <w:rPr>
      <w:i/>
      <w:color w:val="5A5A5A"/>
    </w:rPr>
  </w:style>
  <w:style w:type="character" w:styleId="IntenseEmphasis">
    <w:name w:val="Intense Emphasis"/>
    <w:uiPriority w:val="21"/>
    <w:qFormat/>
    <w:rsid w:val="00446051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446051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446051"/>
    <w:rPr>
      <w:b/>
      <w:sz w:val="24"/>
      <w:u w:val="single"/>
    </w:rPr>
  </w:style>
  <w:style w:type="character" w:styleId="BookTitle">
    <w:name w:val="Book Title"/>
    <w:uiPriority w:val="33"/>
    <w:qFormat/>
    <w:rsid w:val="00446051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6051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Harikrishna-template.net\2015\June\19-06-2015\College%20Resume%20Templates\SAmple%20College%20Student%20Resume%20Forma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SAmple College Student Resume Format</Template>
  <TotalTime>6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Template.net</dc:creator>
  <cp:lastModifiedBy>Maya</cp:lastModifiedBy>
  <cp:revision>2</cp:revision>
  <dcterms:created xsi:type="dcterms:W3CDTF">2015-06-19T11:59:00Z</dcterms:created>
  <dcterms:modified xsi:type="dcterms:W3CDTF">2021-03-17T23:58:00Z</dcterms:modified>
</cp:coreProperties>
</file>